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1A04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Mathewe</w:t>
      </w:r>
      <w:proofErr w:type="spellEnd"/>
      <w:r>
        <w:rPr>
          <w:rFonts w:cs="Times New Roman"/>
          <w:szCs w:val="24"/>
          <w:u w:val="single"/>
        </w:rPr>
        <w:t xml:space="preserve"> PHILIPP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1FACE871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Herne, Kent.</w:t>
      </w:r>
    </w:p>
    <w:p w14:paraId="475DFA7C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</w:p>
    <w:p w14:paraId="7B5F532A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</w:p>
    <w:p w14:paraId="13067696" w14:textId="77777777" w:rsidR="00B5589D" w:rsidRDefault="00B5589D" w:rsidP="00B5589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1475</w:t>
      </w:r>
      <w:r>
        <w:rPr>
          <w:rFonts w:cs="Times New Roman"/>
          <w:szCs w:val="24"/>
        </w:rPr>
        <w:tab/>
        <w:t>He made his Will.</w:t>
      </w:r>
    </w:p>
    <w:p w14:paraId="7A000393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37C1">
          <w:rPr>
            <w:rStyle w:val="Hyperlink"/>
            <w:rFonts w:cs="Times New Roman"/>
            <w:szCs w:val="24"/>
          </w:rPr>
          <w:t>https://www.kentarchaeology.org.uk/Research/Libr/Wills/NameOrder/P.htm</w:t>
        </w:r>
      </w:hyperlink>
      <w:r>
        <w:rPr>
          <w:rFonts w:cs="Times New Roman"/>
          <w:szCs w:val="24"/>
        </w:rPr>
        <w:t xml:space="preserve"> )</w:t>
      </w:r>
    </w:p>
    <w:p w14:paraId="6D96093F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</w:p>
    <w:p w14:paraId="2FEDB6FD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</w:p>
    <w:p w14:paraId="4D91E08D" w14:textId="77777777" w:rsidR="00B5589D" w:rsidRDefault="00B5589D" w:rsidP="00B5589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2022</w:t>
      </w:r>
    </w:p>
    <w:p w14:paraId="312F90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A23FA" w14:textId="77777777" w:rsidR="00B5589D" w:rsidRDefault="00B5589D" w:rsidP="009139A6">
      <w:r>
        <w:separator/>
      </w:r>
    </w:p>
  </w:endnote>
  <w:endnote w:type="continuationSeparator" w:id="0">
    <w:p w14:paraId="10118CD6" w14:textId="77777777" w:rsidR="00B5589D" w:rsidRDefault="00B558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1B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0F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E55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8A5E5" w14:textId="77777777" w:rsidR="00B5589D" w:rsidRDefault="00B5589D" w:rsidP="009139A6">
      <w:r>
        <w:separator/>
      </w:r>
    </w:p>
  </w:footnote>
  <w:footnote w:type="continuationSeparator" w:id="0">
    <w:p w14:paraId="3AF3DA6C" w14:textId="77777777" w:rsidR="00B5589D" w:rsidRDefault="00B558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1E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01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E7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89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589D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ACE4A"/>
  <w15:chartTrackingRefBased/>
  <w15:docId w15:val="{215F6818-8734-43E4-8430-7320C3E6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58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2023-03-17T21:38:00Z</dcterms:created>
  <dcterms:modified xsi:type="dcterms:W3CDTF">2023-03-17T21:39:00Z</dcterms:modified>
</cp:coreProperties>
</file>